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62C" w:rsidRPr="00BA0FF4" w:rsidRDefault="00BB462C" w:rsidP="00F20524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BB462C" w:rsidRDefault="00BB462C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990"/>
      <w:r w:rsidRPr="00091270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91270">
        <w:rPr>
          <w:rFonts w:ascii="Times New Roman" w:hAnsi="Times New Roman" w:cs="Times New Roman"/>
          <w:sz w:val="28"/>
          <w:szCs w:val="28"/>
        </w:rPr>
        <w:t>рограмме</w:t>
      </w:r>
    </w:p>
    <w:p w:rsidR="00BB462C" w:rsidRPr="00701E77" w:rsidRDefault="00BB462C" w:rsidP="000D6B9D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 w:cs="Times New Roman"/>
          <w:sz w:val="28"/>
          <w:szCs w:val="28"/>
        </w:rPr>
      </w:pPr>
      <w:r w:rsidRPr="00701E77">
        <w:rPr>
          <w:rFonts w:ascii="Times New Roman" w:hAnsi="Times New Roman" w:cs="Times New Roman"/>
          <w:sz w:val="28"/>
          <w:szCs w:val="28"/>
        </w:rPr>
        <w:t xml:space="preserve">«Укрепление правопорядка, профилактика правонарушений, усиление борьбы с преступностью в Курчанском сельском поселении Темрюкского района»  </w:t>
      </w:r>
    </w:p>
    <w:p w:rsidR="00BB462C" w:rsidRPr="00701E77" w:rsidRDefault="00BB462C" w:rsidP="000D6B9D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 w:cs="Times New Roman"/>
          <w:sz w:val="28"/>
          <w:szCs w:val="28"/>
        </w:rPr>
      </w:pPr>
      <w:r w:rsidRPr="00701E77">
        <w:rPr>
          <w:rFonts w:ascii="Times New Roman" w:hAnsi="Times New Roman" w:cs="Times New Roman"/>
          <w:sz w:val="28"/>
          <w:szCs w:val="28"/>
        </w:rPr>
        <w:t>на 2016-2018 год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BB462C" w:rsidRPr="00861ECE" w:rsidRDefault="00BB462C" w:rsidP="000D6B9D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 w:cs="Times New Roman"/>
          <w:sz w:val="28"/>
          <w:szCs w:val="28"/>
        </w:rPr>
      </w:pPr>
    </w:p>
    <w:bookmarkEnd w:id="0"/>
    <w:tbl>
      <w:tblPr>
        <w:tblW w:w="1529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3406"/>
        <w:gridCol w:w="1135"/>
        <w:gridCol w:w="1277"/>
        <w:gridCol w:w="1135"/>
        <w:gridCol w:w="1561"/>
        <w:gridCol w:w="2225"/>
        <w:gridCol w:w="3780"/>
        <w:gridCol w:w="63"/>
      </w:tblGrid>
      <w:tr w:rsidR="00BB462C">
        <w:trPr>
          <w:trHeight w:val="140"/>
        </w:trPr>
        <w:tc>
          <w:tcPr>
            <w:tcW w:w="4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462C" w:rsidRPr="002D7464" w:rsidRDefault="00BB462C" w:rsidP="00744ED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17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B462C" w:rsidRPr="000D6B9D" w:rsidRDefault="00BB462C" w:rsidP="000D6B9D">
            <w:pPr>
              <w:tabs>
                <w:tab w:val="left" w:pos="4048"/>
              </w:tabs>
              <w:rPr>
                <w:rFonts w:ascii="Times New Roman" w:hAnsi="Times New Roman" w:cs="Times New Roman"/>
                <w:b/>
                <w:bCs/>
              </w:rPr>
            </w:pPr>
            <w:r w:rsidRPr="000D6B9D">
              <w:rPr>
                <w:rFonts w:ascii="Times New Roman" w:hAnsi="Times New Roman" w:cs="Times New Roman"/>
                <w:b/>
                <w:bCs/>
              </w:rPr>
              <w:t>Перечень мероприятий Программы</w:t>
            </w:r>
            <w:r w:rsidRPr="000D6B9D">
              <w:rPr>
                <w:rFonts w:ascii="Times New Roman" w:hAnsi="Times New Roman" w:cs="Times New Roman"/>
                <w:b/>
                <w:bCs/>
              </w:rPr>
              <w:tab/>
            </w:r>
          </w:p>
        </w:tc>
      </w:tr>
      <w:tr w:rsidR="00BB462C">
        <w:trPr>
          <w:trHeight w:val="140"/>
        </w:trPr>
        <w:tc>
          <w:tcPr>
            <w:tcW w:w="152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B462C" w:rsidRPr="005554F6" w:rsidRDefault="00BB462C" w:rsidP="005554F6">
            <w:pPr>
              <w:pStyle w:val="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462C">
        <w:trPr>
          <w:gridAfter w:val="1"/>
          <w:wAfter w:w="63" w:type="dxa"/>
          <w:trHeight w:val="542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B462C" w:rsidRPr="003E661A" w:rsidRDefault="00BB462C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Pr="003E661A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3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62C" w:rsidRDefault="00BB462C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</w:p>
          <w:p w:rsidR="00BB462C" w:rsidRDefault="00BB462C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3E661A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BB462C" w:rsidRPr="003E661A" w:rsidRDefault="00BB462C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3E661A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2C" w:rsidRDefault="00BB462C" w:rsidP="008E50B9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Объемы финансирования</w:t>
            </w:r>
          </w:p>
          <w:p w:rsidR="00BB462C" w:rsidRPr="003E661A" w:rsidRDefault="00BB462C" w:rsidP="008E50B9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(тыс. руб.)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62C" w:rsidRDefault="00BB462C" w:rsidP="00DB00D8">
            <w:pPr>
              <w:pStyle w:val="a"/>
              <w:jc w:val="center"/>
              <w:rPr>
                <w:rFonts w:ascii="Times New Roman" w:hAnsi="Times New Roman" w:cs="Times New Roman"/>
              </w:rPr>
            </w:pPr>
          </w:p>
          <w:p w:rsidR="00BB462C" w:rsidRDefault="00BB462C" w:rsidP="00DB00D8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2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62C" w:rsidRDefault="00BB462C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</w:p>
          <w:p w:rsidR="00BB462C" w:rsidRDefault="00BB462C" w:rsidP="008E50B9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Ожидаемый </w:t>
            </w:r>
          </w:p>
          <w:p w:rsidR="00BB462C" w:rsidRDefault="00BB462C" w:rsidP="008E50B9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</w:t>
            </w:r>
          </w:p>
        </w:tc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B462C" w:rsidRPr="008E50B9" w:rsidRDefault="00BB462C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</w:p>
          <w:p w:rsidR="00BB462C" w:rsidRDefault="00BB462C" w:rsidP="008E50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Исполнитель </w:t>
            </w:r>
          </w:p>
          <w:p w:rsidR="00BB462C" w:rsidRPr="008E50B9" w:rsidRDefault="00BB462C" w:rsidP="008E50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мероприятий</w:t>
            </w:r>
          </w:p>
        </w:tc>
      </w:tr>
      <w:tr w:rsidR="00BB462C">
        <w:trPr>
          <w:gridAfter w:val="1"/>
          <w:wAfter w:w="63" w:type="dxa"/>
          <w:trHeight w:val="687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B462C" w:rsidRDefault="00BB462C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2C" w:rsidRDefault="00BB462C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2C" w:rsidRDefault="00BB462C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</w:p>
          <w:p w:rsidR="00BB462C" w:rsidRPr="003E661A" w:rsidRDefault="00BB462C" w:rsidP="008E50B9">
            <w:pPr>
              <w:pStyle w:val="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62C" w:rsidRDefault="00BB462C" w:rsidP="00744EDD">
            <w:pPr>
              <w:pStyle w:val="a"/>
              <w:rPr>
                <w:rFonts w:ascii="Times New Roman" w:hAnsi="Times New Roman" w:cs="Times New Roman"/>
              </w:rPr>
            </w:pPr>
          </w:p>
          <w:p w:rsidR="00BB462C" w:rsidRPr="003E661A" w:rsidRDefault="00BB462C" w:rsidP="00744EDD">
            <w:pPr>
              <w:pStyle w:val="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  <w:p w:rsidR="00BB462C" w:rsidRPr="003E661A" w:rsidRDefault="00BB462C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62C" w:rsidRDefault="00BB462C" w:rsidP="00744EDD">
            <w:pPr>
              <w:pStyle w:val="a"/>
              <w:rPr>
                <w:rFonts w:ascii="Times New Roman" w:hAnsi="Times New Roman" w:cs="Times New Roman"/>
              </w:rPr>
            </w:pPr>
          </w:p>
          <w:p w:rsidR="00BB462C" w:rsidRPr="003E661A" w:rsidRDefault="00BB462C" w:rsidP="00744EDD">
            <w:pPr>
              <w:pStyle w:val="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62C" w:rsidRDefault="00BB462C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62C" w:rsidRDefault="00BB462C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  <w:vMerge/>
            <w:tcBorders>
              <w:left w:val="single" w:sz="4" w:space="0" w:color="auto"/>
            </w:tcBorders>
          </w:tcPr>
          <w:p w:rsidR="00BB462C" w:rsidRDefault="00BB462C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462C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2C" w:rsidRPr="003E661A" w:rsidRDefault="00BB462C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3E6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2C" w:rsidRPr="003E661A" w:rsidRDefault="00BB462C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3E66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2C" w:rsidRPr="003E661A" w:rsidRDefault="00BB462C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2C" w:rsidRPr="003E661A" w:rsidRDefault="00BB462C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2C" w:rsidRDefault="00BB462C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2C" w:rsidRDefault="00BB462C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2C" w:rsidRDefault="00BB462C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462C" w:rsidRDefault="00BB462C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BB462C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2C" w:rsidRPr="003E661A" w:rsidRDefault="00BB462C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62C" w:rsidRPr="00617911" w:rsidRDefault="00BB462C" w:rsidP="00744EDD">
            <w:pPr>
              <w:pStyle w:val="a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информационно просветительской, разъяснительной  работы по вопросам пропаганды здорового образа жизни и профилактики асоциального поведения в обществе, мер борьбы с преступностью, терроризмом.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2C" w:rsidRPr="00C11B29" w:rsidRDefault="00BB462C" w:rsidP="00744EDD">
            <w:pPr>
              <w:pStyle w:val="a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2C" w:rsidRPr="000D6B9D" w:rsidRDefault="00BB462C" w:rsidP="00744EDD">
            <w:pPr>
              <w:pStyle w:val="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2C" w:rsidRPr="000D6B9D" w:rsidRDefault="00BB462C" w:rsidP="00744EDD">
            <w:pPr>
              <w:pStyle w:val="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2C" w:rsidRDefault="00BB462C" w:rsidP="00744EDD">
            <w:pPr>
              <w:pStyle w:val="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2C" w:rsidRPr="002442F5" w:rsidRDefault="00BB462C" w:rsidP="004B19F7">
            <w:pPr>
              <w:pStyle w:val="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Изготовление листовок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462C" w:rsidRDefault="00BB462C" w:rsidP="00744EDD">
            <w:pPr>
              <w:pStyle w:val="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Администрация Курчанского сельского поселения Темрюкского района</w:t>
            </w:r>
          </w:p>
        </w:tc>
      </w:tr>
      <w:tr w:rsidR="00BB462C" w:rsidRPr="00C3522A" w:rsidTr="008D5611">
        <w:trPr>
          <w:gridAfter w:val="1"/>
          <w:wAfter w:w="63" w:type="dxa"/>
          <w:trHeight w:val="32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2C" w:rsidRPr="003E661A" w:rsidRDefault="00BB462C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2C" w:rsidRPr="00C3522A" w:rsidRDefault="00BB462C" w:rsidP="00744EDD">
            <w:pPr>
              <w:pStyle w:val="a0"/>
              <w:rPr>
                <w:rFonts w:ascii="Times New Roman" w:hAnsi="Times New Roman" w:cs="Times New Roman"/>
                <w:b/>
                <w:bCs/>
              </w:rPr>
            </w:pPr>
            <w:r w:rsidRPr="00C3522A">
              <w:rPr>
                <w:rFonts w:ascii="Times New Roman" w:hAnsi="Times New Roman" w:cs="Times New Roman"/>
                <w:b/>
                <w:bCs/>
              </w:rPr>
              <w:t xml:space="preserve">Итого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2C" w:rsidRPr="009260DF" w:rsidRDefault="00BB462C" w:rsidP="00744EDD">
            <w:pPr>
              <w:pStyle w:val="a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2C" w:rsidRPr="00C3522A" w:rsidRDefault="00BB462C" w:rsidP="00744EDD">
            <w:pPr>
              <w:pStyle w:val="a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pacing w:val="-4"/>
              </w:rPr>
              <w:t>3,0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2C" w:rsidRPr="00F6680B" w:rsidRDefault="00BB462C" w:rsidP="00744EDD">
            <w:pPr>
              <w:pStyle w:val="a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2C" w:rsidRPr="00C3522A" w:rsidRDefault="00BB462C" w:rsidP="00744EDD">
            <w:pPr>
              <w:pStyle w:val="a"/>
              <w:rPr>
                <w:rFonts w:ascii="Times New Roman" w:hAnsi="Times New Roman" w:cs="Times New Roman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2C" w:rsidRPr="00C3522A" w:rsidRDefault="00BB462C" w:rsidP="00744EDD">
            <w:pPr>
              <w:pStyle w:val="a"/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462C" w:rsidRPr="00C3522A" w:rsidRDefault="00BB462C" w:rsidP="00744EDD">
            <w:pPr>
              <w:pStyle w:val="a"/>
              <w:rPr>
                <w:rFonts w:ascii="Times New Roman" w:hAnsi="Times New Roman" w:cs="Times New Roman"/>
              </w:rPr>
            </w:pPr>
          </w:p>
        </w:tc>
      </w:tr>
    </w:tbl>
    <w:p w:rsidR="00BB462C" w:rsidRDefault="00BB462C" w:rsidP="0066366E">
      <w:pPr>
        <w:pStyle w:val="BodyText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BB462C" w:rsidRDefault="00BB462C" w:rsidP="0066366E">
      <w:pPr>
        <w:pStyle w:val="BodyText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BB462C" w:rsidRDefault="00BB462C" w:rsidP="0066366E">
      <w:pPr>
        <w:pStyle w:val="BodyText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Курчанского сельского поселения</w:t>
      </w:r>
    </w:p>
    <w:p w:rsidR="00BB462C" w:rsidRPr="00CF6306" w:rsidRDefault="00BB462C" w:rsidP="0066366E">
      <w:pPr>
        <w:pStyle w:val="BodyText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                                                                                                                                                       Е.А.Кулинич</w:t>
      </w:r>
    </w:p>
    <w:p w:rsidR="00BB462C" w:rsidRDefault="00BB462C"/>
    <w:sectPr w:rsidR="00BB462C" w:rsidSect="000D6B9D">
      <w:headerReference w:type="default" r:id="rId6"/>
      <w:pgSz w:w="16840" w:h="11907" w:orient="landscape" w:code="9"/>
      <w:pgMar w:top="1079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462C" w:rsidRDefault="00BB462C">
      <w:r>
        <w:separator/>
      </w:r>
    </w:p>
  </w:endnote>
  <w:endnote w:type="continuationSeparator" w:id="1">
    <w:p w:rsidR="00BB462C" w:rsidRDefault="00BB46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462C" w:rsidRDefault="00BB462C">
      <w:r>
        <w:separator/>
      </w:r>
    </w:p>
  </w:footnote>
  <w:footnote w:type="continuationSeparator" w:id="1">
    <w:p w:rsidR="00BB462C" w:rsidRDefault="00BB46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62C" w:rsidRDefault="00BB462C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BB462C" w:rsidRDefault="00BB462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0524"/>
    <w:rsid w:val="00001526"/>
    <w:rsid w:val="00026619"/>
    <w:rsid w:val="00040C63"/>
    <w:rsid w:val="00091270"/>
    <w:rsid w:val="000B03B3"/>
    <w:rsid w:val="000D48B8"/>
    <w:rsid w:val="000D6B9D"/>
    <w:rsid w:val="000E4458"/>
    <w:rsid w:val="000F563B"/>
    <w:rsid w:val="00112E60"/>
    <w:rsid w:val="00117AEF"/>
    <w:rsid w:val="00125FE4"/>
    <w:rsid w:val="001A44CD"/>
    <w:rsid w:val="001D1DCF"/>
    <w:rsid w:val="001E07DF"/>
    <w:rsid w:val="002066CC"/>
    <w:rsid w:val="00220023"/>
    <w:rsid w:val="002442F5"/>
    <w:rsid w:val="002A3F76"/>
    <w:rsid w:val="002D7464"/>
    <w:rsid w:val="002E5635"/>
    <w:rsid w:val="00307344"/>
    <w:rsid w:val="00395BCB"/>
    <w:rsid w:val="003E661A"/>
    <w:rsid w:val="003F4293"/>
    <w:rsid w:val="004B19F7"/>
    <w:rsid w:val="004C2CAF"/>
    <w:rsid w:val="0051237D"/>
    <w:rsid w:val="005259EF"/>
    <w:rsid w:val="005554F6"/>
    <w:rsid w:val="00617911"/>
    <w:rsid w:val="00651034"/>
    <w:rsid w:val="00656BC9"/>
    <w:rsid w:val="0066366E"/>
    <w:rsid w:val="00686FA6"/>
    <w:rsid w:val="006B7ECE"/>
    <w:rsid w:val="006D292F"/>
    <w:rsid w:val="006E7321"/>
    <w:rsid w:val="006F1322"/>
    <w:rsid w:val="00701E77"/>
    <w:rsid w:val="00744EDD"/>
    <w:rsid w:val="0078038A"/>
    <w:rsid w:val="00786481"/>
    <w:rsid w:val="007B4014"/>
    <w:rsid w:val="007B51C4"/>
    <w:rsid w:val="007E0524"/>
    <w:rsid w:val="00861ECE"/>
    <w:rsid w:val="00881507"/>
    <w:rsid w:val="00881FA9"/>
    <w:rsid w:val="008A4171"/>
    <w:rsid w:val="008D4716"/>
    <w:rsid w:val="008D5611"/>
    <w:rsid w:val="008E50B9"/>
    <w:rsid w:val="008F02FA"/>
    <w:rsid w:val="009260DF"/>
    <w:rsid w:val="00946676"/>
    <w:rsid w:val="00954128"/>
    <w:rsid w:val="00A57827"/>
    <w:rsid w:val="00A874EA"/>
    <w:rsid w:val="00AF1D7E"/>
    <w:rsid w:val="00BA0FF4"/>
    <w:rsid w:val="00BB462C"/>
    <w:rsid w:val="00C11B29"/>
    <w:rsid w:val="00C3522A"/>
    <w:rsid w:val="00C711DB"/>
    <w:rsid w:val="00CB4FD6"/>
    <w:rsid w:val="00CE25EE"/>
    <w:rsid w:val="00CF6306"/>
    <w:rsid w:val="00D00149"/>
    <w:rsid w:val="00D10720"/>
    <w:rsid w:val="00D47BB0"/>
    <w:rsid w:val="00D937F7"/>
    <w:rsid w:val="00DB00D8"/>
    <w:rsid w:val="00DD2B83"/>
    <w:rsid w:val="00E13452"/>
    <w:rsid w:val="00E31943"/>
    <w:rsid w:val="00E92DD7"/>
    <w:rsid w:val="00ED107C"/>
    <w:rsid w:val="00F20524"/>
    <w:rsid w:val="00F45D91"/>
    <w:rsid w:val="00F6680B"/>
    <w:rsid w:val="00F8168B"/>
    <w:rsid w:val="00FA51BF"/>
    <w:rsid w:val="00FF5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66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6366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66366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66366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6366E"/>
    <w:rPr>
      <w:rFonts w:ascii="Arial" w:hAnsi="Arial" w:cs="Arial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66366E"/>
  </w:style>
  <w:style w:type="paragraph" w:customStyle="1" w:styleId="a">
    <w:name w:val="Нормальный (таблица)"/>
    <w:basedOn w:val="Normal"/>
    <w:next w:val="Normal"/>
    <w:uiPriority w:val="99"/>
    <w:rsid w:val="0066366E"/>
    <w:pPr>
      <w:jc w:val="both"/>
    </w:pPr>
  </w:style>
  <w:style w:type="paragraph" w:customStyle="1" w:styleId="a0">
    <w:name w:val="Прижатый влево"/>
    <w:basedOn w:val="Normal"/>
    <w:next w:val="Normal"/>
    <w:uiPriority w:val="99"/>
    <w:rsid w:val="0066366E"/>
  </w:style>
  <w:style w:type="paragraph" w:styleId="BodyText">
    <w:name w:val="Body Text"/>
    <w:basedOn w:val="Normal"/>
    <w:link w:val="BodyTextChar"/>
    <w:uiPriority w:val="99"/>
    <w:rsid w:val="0066366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66366E"/>
    <w:rPr>
      <w:rFonts w:ascii="Arial" w:hAnsi="Arial" w:cs="Arial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F668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6680B"/>
    <w:rPr>
      <w:rFonts w:ascii="Tahoma" w:hAnsi="Tahoma" w:cs="Tahoma"/>
      <w:sz w:val="16"/>
      <w:szCs w:val="16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F2052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20524"/>
    <w:rPr>
      <w:rFonts w:ascii="Arial" w:hAnsi="Arial" w:cs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D6B9D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114</TotalTime>
  <Pages>1</Pages>
  <Words>148</Words>
  <Characters>847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Анна</cp:lastModifiedBy>
  <cp:revision>31</cp:revision>
  <cp:lastPrinted>2015-11-26T15:56:00Z</cp:lastPrinted>
  <dcterms:created xsi:type="dcterms:W3CDTF">2015-10-01T19:07:00Z</dcterms:created>
  <dcterms:modified xsi:type="dcterms:W3CDTF">2015-11-26T15:56:00Z</dcterms:modified>
</cp:coreProperties>
</file>